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02CD8" w:rsidRPr="00C017DF" w14:paraId="6E219867" w14:textId="77777777" w:rsidTr="00D421F8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3D7681" w14:textId="77777777" w:rsidR="00C02CD8" w:rsidRPr="006E3F12" w:rsidRDefault="00C02CD8" w:rsidP="00594BCD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0F7ED9B" w14:textId="77777777" w:rsidR="00C02CD8" w:rsidRPr="00C017DF" w:rsidRDefault="008828AA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2633CBC" w14:textId="77777777" w:rsidR="00C02CD8" w:rsidRPr="005D277D" w:rsidRDefault="00C02CD8" w:rsidP="00594BCD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DCFF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D421F8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46BFFE23" w14:textId="77777777" w:rsidR="00C02CD8" w:rsidRDefault="00C02CD8" w:rsidP="00D42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85628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051924E8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9E08C93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D9F45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C53F8E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2C81744A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70CB3" w14:textId="77777777" w:rsidR="00C02CD8" w:rsidRPr="00C017DF" w:rsidRDefault="00BE02D5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F8F3CB8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02CD8" w:rsidRPr="00C017DF" w14:paraId="22DC98B6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0A98564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26F0E23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97E597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F3BE52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7D2F3B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02CD8" w:rsidRPr="00C017DF" w14:paraId="1E1B8CBC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3DB40CF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0D51EBA4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AC9AD0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5FF8CBB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7C6BBB2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05CCAE87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1F2BF85" w14:textId="77777777" w:rsidR="00C02CD8" w:rsidRPr="00C017DF" w:rsidRDefault="00C02CD8" w:rsidP="00594BCD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AA2622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3285D7DE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3B740AE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83935AB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6F1290A0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18501683" w14:textId="77777777" w:rsidR="00C02CD8" w:rsidRPr="00C017DF" w:rsidRDefault="00975A1F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C02CD8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37C4C2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28310BE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926444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C16504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3E6A546F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6434C5A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ED4E6D8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A8D79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064987F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E3B20A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D6031F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27DDF511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035EF88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032F9A5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E9FDC20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CC7F6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140A174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77ED5D5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0F58DB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2CD08E92" w14:textId="77777777" w:rsidR="00615814" w:rsidRDefault="003A73E2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4539A5">
        <w:rPr>
          <w:rFonts w:ascii="Arial" w:hAnsi="Arial" w:cs="Arial"/>
          <w:b/>
          <w:bCs/>
          <w:sz w:val="20"/>
          <w:szCs w:val="20"/>
        </w:rPr>
        <w:t xml:space="preserve">slimiet: geen </w:t>
      </w:r>
    </w:p>
    <w:p w14:paraId="57FA35AE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68C97A71" w14:textId="77777777" w:rsidTr="00CA6CDC">
        <w:tc>
          <w:tcPr>
            <w:tcW w:w="1694" w:type="dxa"/>
          </w:tcPr>
          <w:p w14:paraId="34EA285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161B043A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257DDE64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262059D6" w14:textId="77777777" w:rsidTr="00CA6CDC">
        <w:tc>
          <w:tcPr>
            <w:tcW w:w="1694" w:type="dxa"/>
          </w:tcPr>
          <w:p w14:paraId="146B3245" w14:textId="77777777" w:rsidR="005C32E5" w:rsidRPr="00C017DF" w:rsidRDefault="008828A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6F744626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B40BC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834A16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423CA7E" w14:textId="77777777" w:rsidTr="00CA6CDC">
        <w:tc>
          <w:tcPr>
            <w:tcW w:w="1694" w:type="dxa"/>
          </w:tcPr>
          <w:p w14:paraId="42233EC8" w14:textId="77777777" w:rsidR="005C32E5" w:rsidRPr="00C017DF" w:rsidRDefault="008828A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B-molen</w:t>
            </w:r>
            <w:r w:rsidR="005C32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99" w:type="dxa"/>
          </w:tcPr>
          <w:p w14:paraId="5D2C68E7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C1557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2F961A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C7F93E9" w14:textId="77777777" w:rsidTr="00CA6CDC">
        <w:tc>
          <w:tcPr>
            <w:tcW w:w="1694" w:type="dxa"/>
          </w:tcPr>
          <w:p w14:paraId="6C1BE530" w14:textId="77777777" w:rsidR="005C32E5" w:rsidRPr="00C017DF" w:rsidRDefault="008828A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="005C32E5">
              <w:rPr>
                <w:rFonts w:ascii="Arial" w:hAnsi="Arial" w:cs="Arial"/>
                <w:b/>
                <w:bCs/>
                <w:sz w:val="20"/>
                <w:szCs w:val="20"/>
              </w:rPr>
              <w:t>-vlag</w:t>
            </w:r>
          </w:p>
        </w:tc>
        <w:tc>
          <w:tcPr>
            <w:tcW w:w="6399" w:type="dxa"/>
          </w:tcPr>
          <w:p w14:paraId="05346318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CA3E8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ACE6ED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21914A4" w14:textId="77777777" w:rsidTr="00CA6CDC">
        <w:tc>
          <w:tcPr>
            <w:tcW w:w="1694" w:type="dxa"/>
          </w:tcPr>
          <w:p w14:paraId="255A2F15" w14:textId="77777777" w:rsidR="005C32E5" w:rsidRDefault="008828A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Opzwaaien naar voorwaartse ligsteun</w:t>
            </w:r>
          </w:p>
        </w:tc>
        <w:tc>
          <w:tcPr>
            <w:tcW w:w="6399" w:type="dxa"/>
          </w:tcPr>
          <w:p w14:paraId="0FCCFF8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7317F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86BFEC1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4C1A2773" w14:textId="77777777" w:rsidTr="00CA6CDC">
        <w:tc>
          <w:tcPr>
            <w:tcW w:w="1694" w:type="dxa"/>
          </w:tcPr>
          <w:p w14:paraId="4739D250" w14:textId="77777777" w:rsidR="005C32E5" w:rsidRDefault="008828AA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Knielen</w:t>
            </w:r>
          </w:p>
        </w:tc>
        <w:tc>
          <w:tcPr>
            <w:tcW w:w="6399" w:type="dxa"/>
          </w:tcPr>
          <w:p w14:paraId="10460EEC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B72EA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084A77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81FEE38" w14:textId="77777777" w:rsidTr="00CA6CDC">
        <w:tc>
          <w:tcPr>
            <w:tcW w:w="1694" w:type="dxa"/>
          </w:tcPr>
          <w:p w14:paraId="226833BB" w14:textId="77777777" w:rsidR="005C32E5" w:rsidRPr="00C017DF" w:rsidRDefault="008828AA" w:rsidP="002704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Vanuit </w:t>
            </w:r>
            <w:r w:rsidR="002704AD">
              <w:rPr>
                <w:rFonts w:ascii="Arial" w:hAnsi="Arial" w:cs="Arial"/>
                <w:b/>
                <w:bCs/>
                <w:sz w:val="20"/>
                <w:szCs w:val="20"/>
              </w:rPr>
              <w:t>voorwaartse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zit afsprong naar binnen</w:t>
            </w:r>
            <w:r w:rsidR="005C32E5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99" w:type="dxa"/>
          </w:tcPr>
          <w:p w14:paraId="12955551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F6C9B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7A60BC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02DB5F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04A69D1D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42A45291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06E60D99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500500E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680BF895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2E4C619E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8828AA">
        <w:rPr>
          <w:rFonts w:ascii="Arial" w:hAnsi="Arial" w:cs="Arial"/>
          <w:b/>
          <w:sz w:val="20"/>
          <w:szCs w:val="20"/>
        </w:rPr>
        <w:t>/6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4349BD0B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="49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2596A567" w14:textId="77777777" w:rsidTr="005B0EBD">
        <w:tc>
          <w:tcPr>
            <w:tcW w:w="2098" w:type="dxa"/>
            <w:shd w:val="clear" w:color="auto" w:fill="auto"/>
          </w:tcPr>
          <w:p w14:paraId="7EE6363E" w14:textId="77777777" w:rsidR="00615814" w:rsidRPr="00CA6CDC" w:rsidRDefault="00615814" w:rsidP="005B0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60BBF443" w14:textId="77777777" w:rsidR="00615814" w:rsidRPr="00CA6CDC" w:rsidRDefault="00615814" w:rsidP="005B0E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F542BF3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B26C05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18AE0395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66CC184F" w14:textId="77777777" w:rsidR="00C017DF" w:rsidRPr="00C017DF" w:rsidRDefault="00F95767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59A2A5C">
          <v:line id="_x0000_s1047" style="position:absolute;z-index:251656704" from="-39.1pt,2.05pt" to="518.9pt,2.05pt">
            <v:stroke dashstyle="1 1" endcap="round"/>
          </v:line>
        </w:pict>
      </w:r>
    </w:p>
    <w:p w14:paraId="3ECD7CD8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C3B44C1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8C99B99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962FD3F" w14:textId="77777777" w:rsidR="00227773" w:rsidRPr="00AC5736" w:rsidRDefault="00F95767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657E869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57BC794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07AB" w14:textId="77777777" w:rsidR="000871E9" w:rsidRDefault="000871E9">
      <w:r>
        <w:separator/>
      </w:r>
    </w:p>
  </w:endnote>
  <w:endnote w:type="continuationSeparator" w:id="0">
    <w:p w14:paraId="605F5A2C" w14:textId="77777777" w:rsidR="000871E9" w:rsidRDefault="0008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D5A9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2A37B5B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498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BE2C51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16D2EFC1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35447091" w14:textId="663B492F" w:rsidR="0050736E" w:rsidRPr="005B0EBD" w:rsidRDefault="008828AA" w:rsidP="005B0EBD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3C14C5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366E" w14:textId="77777777" w:rsidR="000871E9" w:rsidRDefault="000871E9">
      <w:r>
        <w:separator/>
      </w:r>
    </w:p>
  </w:footnote>
  <w:footnote w:type="continuationSeparator" w:id="0">
    <w:p w14:paraId="5069621A" w14:textId="77777777" w:rsidR="000871E9" w:rsidRDefault="0008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8088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73F8BBE" w14:textId="77777777" w:rsidR="0050736E" w:rsidRPr="00D436E8" w:rsidRDefault="00F95767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771FB14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3AB9E6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08B9EBD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5F98E101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61841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06FCDE06" w14:textId="77777777" w:rsidR="00EA7502" w:rsidRPr="00D7052B" w:rsidRDefault="00D7052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C02CD8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786B4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615814"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1809983">
    <w:abstractNumId w:val="2"/>
  </w:num>
  <w:num w:numId="2" w16cid:durableId="1580941365">
    <w:abstractNumId w:val="8"/>
  </w:num>
  <w:num w:numId="3" w16cid:durableId="2042050540">
    <w:abstractNumId w:val="3"/>
  </w:num>
  <w:num w:numId="4" w16cid:durableId="435558023">
    <w:abstractNumId w:val="12"/>
  </w:num>
  <w:num w:numId="5" w16cid:durableId="1765229001">
    <w:abstractNumId w:val="10"/>
  </w:num>
  <w:num w:numId="6" w16cid:durableId="187109174">
    <w:abstractNumId w:val="9"/>
  </w:num>
  <w:num w:numId="7" w16cid:durableId="1026368187">
    <w:abstractNumId w:val="5"/>
  </w:num>
  <w:num w:numId="8" w16cid:durableId="474682531">
    <w:abstractNumId w:val="4"/>
  </w:num>
  <w:num w:numId="9" w16cid:durableId="1804348964">
    <w:abstractNumId w:val="11"/>
  </w:num>
  <w:num w:numId="10" w16cid:durableId="1241136810">
    <w:abstractNumId w:val="6"/>
  </w:num>
  <w:num w:numId="11" w16cid:durableId="111925429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682781399">
    <w:abstractNumId w:val="7"/>
  </w:num>
  <w:num w:numId="13" w16cid:durableId="135962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KQ/admbA4TC3niYgMuKNGWEOZ4mkMjSH91Rs80mljv/NoZycwb2AJ1ITYv4e1ZC/5WITtsRhxhOeFK19U0+DFw==" w:salt="lVbKJrl0/xNXHWULsMe9lg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0188"/>
    <w:rsid w:val="00034ADF"/>
    <w:rsid w:val="00051F13"/>
    <w:rsid w:val="0005431E"/>
    <w:rsid w:val="00056CFE"/>
    <w:rsid w:val="000871E9"/>
    <w:rsid w:val="000B4204"/>
    <w:rsid w:val="000E7734"/>
    <w:rsid w:val="00124764"/>
    <w:rsid w:val="00161841"/>
    <w:rsid w:val="00184B7E"/>
    <w:rsid w:val="001A5483"/>
    <w:rsid w:val="00227773"/>
    <w:rsid w:val="002346C6"/>
    <w:rsid w:val="00254188"/>
    <w:rsid w:val="00255C21"/>
    <w:rsid w:val="002704AD"/>
    <w:rsid w:val="002715D6"/>
    <w:rsid w:val="00347475"/>
    <w:rsid w:val="00365959"/>
    <w:rsid w:val="003747C1"/>
    <w:rsid w:val="00377F36"/>
    <w:rsid w:val="003943FF"/>
    <w:rsid w:val="003A1952"/>
    <w:rsid w:val="003A6A0D"/>
    <w:rsid w:val="003A73E2"/>
    <w:rsid w:val="003C14C5"/>
    <w:rsid w:val="003E3299"/>
    <w:rsid w:val="00403C13"/>
    <w:rsid w:val="004539A5"/>
    <w:rsid w:val="004557D4"/>
    <w:rsid w:val="00482264"/>
    <w:rsid w:val="00487D43"/>
    <w:rsid w:val="0050736E"/>
    <w:rsid w:val="0054392C"/>
    <w:rsid w:val="005538BF"/>
    <w:rsid w:val="00580B78"/>
    <w:rsid w:val="00594BCD"/>
    <w:rsid w:val="005B0EBD"/>
    <w:rsid w:val="005C1E53"/>
    <w:rsid w:val="005C32E5"/>
    <w:rsid w:val="00615814"/>
    <w:rsid w:val="006563A4"/>
    <w:rsid w:val="006B7AE8"/>
    <w:rsid w:val="006C07D3"/>
    <w:rsid w:val="006E36AA"/>
    <w:rsid w:val="00786B44"/>
    <w:rsid w:val="00814611"/>
    <w:rsid w:val="00837B03"/>
    <w:rsid w:val="008826C9"/>
    <w:rsid w:val="008828AA"/>
    <w:rsid w:val="008D043A"/>
    <w:rsid w:val="008D0AEE"/>
    <w:rsid w:val="0090196A"/>
    <w:rsid w:val="00975A1F"/>
    <w:rsid w:val="009A0B8C"/>
    <w:rsid w:val="009A5461"/>
    <w:rsid w:val="009E6209"/>
    <w:rsid w:val="00A00732"/>
    <w:rsid w:val="00A27C07"/>
    <w:rsid w:val="00AB0061"/>
    <w:rsid w:val="00AB3BC5"/>
    <w:rsid w:val="00AC3BFC"/>
    <w:rsid w:val="00AC5736"/>
    <w:rsid w:val="00AF638E"/>
    <w:rsid w:val="00B40CDD"/>
    <w:rsid w:val="00B92AFE"/>
    <w:rsid w:val="00BA7FA8"/>
    <w:rsid w:val="00BC4F8C"/>
    <w:rsid w:val="00BE02D5"/>
    <w:rsid w:val="00BE2C51"/>
    <w:rsid w:val="00BF1144"/>
    <w:rsid w:val="00C017DF"/>
    <w:rsid w:val="00C02CD8"/>
    <w:rsid w:val="00C248DC"/>
    <w:rsid w:val="00C409D2"/>
    <w:rsid w:val="00C5793A"/>
    <w:rsid w:val="00CA6CDC"/>
    <w:rsid w:val="00CF5B5D"/>
    <w:rsid w:val="00D277FB"/>
    <w:rsid w:val="00D421F8"/>
    <w:rsid w:val="00D436E8"/>
    <w:rsid w:val="00D7052B"/>
    <w:rsid w:val="00DA5D3F"/>
    <w:rsid w:val="00DB7EF0"/>
    <w:rsid w:val="00DC4A2D"/>
    <w:rsid w:val="00DD71FD"/>
    <w:rsid w:val="00DF294B"/>
    <w:rsid w:val="00E80E79"/>
    <w:rsid w:val="00EA7502"/>
    <w:rsid w:val="00F04961"/>
    <w:rsid w:val="00F26A9E"/>
    <w:rsid w:val="00F804C1"/>
    <w:rsid w:val="00F95767"/>
    <w:rsid w:val="00FB6A36"/>
    <w:rsid w:val="00FD543F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7C7B2DC5"/>
  <w15:chartTrackingRefBased/>
  <w15:docId w15:val="{684AE760-7B50-4678-A8B2-3DA577CA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96AAC2-F705-4F33-AD72-DCE1F3876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355EA6-697F-40E8-938F-40086DA3B3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830BB-86CE-4C1D-9E51-BBD01BADB9B5}"/>
</file>

<file path=customXml/itemProps4.xml><?xml version="1.0" encoding="utf-8"?>
<ds:datastoreItem xmlns:ds="http://schemas.openxmlformats.org/officeDocument/2006/customXml" ds:itemID="{940B792B-6DC7-4740-B887-67726ED5234F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a811006f-1c16-41b7-b921-4a643f9d9ecc"/>
    <ds:schemaRef ds:uri="e7f54076-5645-4b12-91ec-c3d4a8cb9c6b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4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protocol-plicht-solo-b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2024-02-24T12:04:00Z</dcterms:created>
  <dcterms:modified xsi:type="dcterms:W3CDTF">2024-02-24T12:44:00Z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